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43F69" w:rsidTr="00143F69" w14:paraId="70D4F4F3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69" w:rsidRDefault="00143F69" w14:paraId="26938C56" w14:textId="04DE113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3F69" w:rsidRDefault="00143F69" w14:paraId="057B961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43F69" w:rsidRDefault="00143F69" w14:paraId="7139917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43F69" w:rsidRDefault="00143F69" w14:paraId="488EB3B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43F69" w:rsidRDefault="00143F69" w14:paraId="259218F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43F69" w:rsidP="00143F69" w:rsidRDefault="00143F69" w14:paraId="34C60F1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43F69" w:rsidP="00143F69" w:rsidRDefault="00143F69" w14:paraId="2D3D556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43F69" w:rsidP="00143F69" w:rsidRDefault="00143F69" w14:paraId="2501E97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St-2712/2019</w:t>
      </w:r>
    </w:p>
    <w:p w:rsidR="00143F69" w:rsidP="00143F69" w:rsidRDefault="00143F69" w14:paraId="55658784" w14:textId="77777777">
      <w:pPr>
        <w:tabs>
          <w:tab w:val="left" w:pos="709"/>
        </w:tabs>
      </w:pPr>
      <w:r>
        <w:t xml:space="preserve"> </w:t>
      </w:r>
    </w:p>
    <w:p w:rsidR="00143F69" w:rsidP="00143F69" w:rsidRDefault="00143F69" w14:paraId="330CA94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43F69" w:rsidP="00143F69" w:rsidRDefault="00143F69" w14:paraId="07C69F8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43F69" w:rsidP="00143F69" w:rsidRDefault="00143F69" w14:paraId="69E1A666" w14:textId="77777777">
      <w:pPr>
        <w:tabs>
          <w:tab w:val="left" w:pos="709"/>
        </w:tabs>
      </w:pPr>
    </w:p>
    <w:p w:rsidR="00143F69" w:rsidP="00143F69" w:rsidRDefault="00143F69" w14:paraId="10B97A0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43F69" w:rsidP="00143F69" w:rsidRDefault="00143F69" w14:paraId="368B8316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43F69" w:rsidP="00143F69" w:rsidRDefault="00143F69" w14:paraId="2130B856" w14:textId="77777777">
      <w:pPr>
        <w:tabs>
          <w:tab w:val="left" w:pos="709"/>
        </w:tabs>
      </w:pPr>
    </w:p>
    <w:p w:rsidR="00143F69" w:rsidP="00143F69" w:rsidRDefault="00143F69" w14:paraId="651C90C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43F69" w:rsidP="00143F69" w:rsidRDefault="00143F69" w14:paraId="13EC3FAD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43F69" w:rsidP="00143F69" w:rsidRDefault="00143F69" w14:paraId="6953879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43F69" w:rsidP="00143F69" w:rsidRDefault="00143F69" w14:paraId="4485B17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43F69" w:rsidP="00143F69" w:rsidRDefault="00143F69" w14:paraId="57F583CF" w14:textId="77777777">
      <w:pPr>
        <w:tabs>
          <w:tab w:val="left" w:pos="709"/>
        </w:tabs>
      </w:pPr>
    </w:p>
    <w:p w:rsidR="00143F69" w:rsidP="00143F69" w:rsidRDefault="00143F69" w14:paraId="00CE7FC8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143F69" w:rsidP="00143F69" w:rsidRDefault="00143F69" w14:paraId="0D08DE7F" w14:textId="77777777">
      <w:pPr>
        <w:tabs>
          <w:tab w:val="left" w:pos="709"/>
        </w:tabs>
        <w:jc w:val="both"/>
      </w:pPr>
    </w:p>
    <w:p w:rsidR="00143F69" w:rsidP="00143F69" w:rsidRDefault="00143F69" w14:paraId="284C6284" w14:textId="77777777">
      <w:pPr>
        <w:tabs>
          <w:tab w:val="left" w:pos="709"/>
        </w:tabs>
      </w:pPr>
      <w:r>
        <w:t xml:space="preserve"> </w:t>
      </w:r>
      <w:r>
        <w:tab/>
        <w:t>17. St-2712/2019</w:t>
      </w:r>
    </w:p>
    <w:p w:rsidR="00143F69" w:rsidP="00143F69" w:rsidRDefault="00143F69" w14:paraId="156C1FA9" w14:textId="77777777">
      <w:pPr>
        <w:tabs>
          <w:tab w:val="left" w:pos="709"/>
        </w:tabs>
      </w:pPr>
    </w:p>
    <w:p w:rsidR="00143F69" w:rsidP="00143F69" w:rsidRDefault="00143F69" w14:paraId="70074CF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43F69" w:rsidP="00143F69" w:rsidRDefault="00143F69" w14:paraId="63210C5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43F69" w:rsidP="00143F69" w:rsidRDefault="00143F69" w14:paraId="05E25A7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43F69" w:rsidP="00143F69" w:rsidRDefault="00143F69" w14:paraId="57B5554E" w14:textId="77777777">
      <w:pPr>
        <w:tabs>
          <w:tab w:val="left" w:pos="709"/>
        </w:tabs>
        <w:ind w:firstLine="708"/>
        <w:jc w:val="both"/>
      </w:pPr>
    </w:p>
    <w:p w:rsidR="00143F69" w:rsidP="00143F69" w:rsidRDefault="00143F69" w14:paraId="62967583" w14:textId="77777777">
      <w:pPr>
        <w:tabs>
          <w:tab w:val="left" w:pos="709"/>
        </w:tabs>
        <w:jc w:val="both"/>
      </w:pPr>
      <w:r>
        <w:t xml:space="preserve">protiv </w:t>
      </w:r>
    </w:p>
    <w:p w:rsidR="00143F69" w:rsidP="00143F69" w:rsidRDefault="00143F69" w14:paraId="41271D2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43F69" w:rsidP="00143F69" w:rsidRDefault="00143F69" w14:paraId="1497011F" w14:textId="77777777">
      <w:pPr>
        <w:tabs>
          <w:tab w:val="left" w:pos="709"/>
        </w:tabs>
        <w:ind w:left="708"/>
        <w:jc w:val="both"/>
      </w:pPr>
      <w:r>
        <w:tab/>
        <w:t>Wood design d.o.o., Zagreb, Lašćinska cesta 112, OIB: 04227478655</w:t>
      </w:r>
    </w:p>
    <w:p w:rsidR="00143F69" w:rsidP="00143F69" w:rsidRDefault="00143F69" w14:paraId="0012B777" w14:textId="77777777">
      <w:pPr>
        <w:tabs>
          <w:tab w:val="left" w:pos="709"/>
        </w:tabs>
        <w:ind w:left="708"/>
        <w:jc w:val="both"/>
      </w:pPr>
    </w:p>
    <w:p w:rsidR="00143F69" w:rsidP="00143F69" w:rsidRDefault="00143F69" w14:paraId="6915025B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43F69" w:rsidP="00143F69" w:rsidRDefault="00143F69" w14:paraId="66084AC1" w14:textId="77777777">
      <w:pPr>
        <w:tabs>
          <w:tab w:val="left" w:pos="709"/>
        </w:tabs>
        <w:jc w:val="both"/>
      </w:pPr>
    </w:p>
    <w:p w:rsidR="00143F69" w:rsidP="00143F69" w:rsidRDefault="00143F69" w14:paraId="6728B29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43F69" w:rsidP="00143F69" w:rsidRDefault="00143F69" w14:paraId="1F583AF3" w14:textId="77777777">
      <w:pPr>
        <w:tabs>
          <w:tab w:val="left" w:pos="709"/>
        </w:tabs>
      </w:pPr>
    </w:p>
    <w:p w:rsidR="00143F69" w:rsidP="00143F69" w:rsidRDefault="00143F69" w14:paraId="16DA4BE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43F69" w:rsidP="00143F69" w:rsidRDefault="00143F69" w14:paraId="4F9FA028" w14:textId="77777777">
      <w:pPr>
        <w:tabs>
          <w:tab w:val="left" w:pos="709"/>
        </w:tabs>
      </w:pPr>
    </w:p>
    <w:p w:rsidR="00143F69" w:rsidP="00143F69" w:rsidRDefault="00143F69" w14:paraId="39D00F4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43F69" w:rsidP="00143F69" w:rsidRDefault="00143F69" w14:paraId="7DE7BE9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43F69" w:rsidP="00143F69" w:rsidRDefault="00143F69" w14:paraId="3E884502" w14:textId="77777777">
      <w:pPr>
        <w:tabs>
          <w:tab w:val="left" w:pos="709"/>
        </w:tabs>
      </w:pPr>
    </w:p>
    <w:p w:rsidR="00143F69" w:rsidP="00143F69" w:rsidRDefault="00143F69" w14:paraId="0CCC2B9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34FACD3" w14:textId="034FACD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43F6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43F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3F6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3F6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3F6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3F6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43F6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43F6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3F6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3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F6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F6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F6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F6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43F6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F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F6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697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St-2712/2019</izvorni_sadrzaj>
    <derivirana_varijabla naziv="DomainObject.Predmet.OznakaBroj_1">St-2712/2019</derivirana_varijabla>
  </DomainObject.Predmet.OznakaBroj>
  <DomainObject.Predmet.OznakaBrojOptuznogAkta>
    <izvorni_sadrzaj>04-06-19-4749</izvorni_sadrzaj>
    <derivirana_varijabla naziv="DomainObject.Predmet.OznakaBrojOptuznogAkta_1">04-06-19-4749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design d.o.o.</izvorni_sadrzaj>
    <derivirana_varijabla naziv="DomainObject.Predmet.ProtustrankaFormated_1">  Wood design d.o.o.</derivirana_varijabla>
  </DomainObject.Predmet.ProtustrankaFormated>
  <DomainObject.Predmet.ProtustrankaFormatedOIB>
    <izvorni_sadrzaj>  Wood design d.o.o., OIB 04227478655</izvorni_sadrzaj>
    <derivirana_varijabla naziv="DomainObject.Predmet.ProtustrankaFormatedOIB_1">  Wood design d.o.o., OIB 04227478655</derivirana_varijabla>
  </DomainObject.Predmet.ProtustrankaFormatedOIB>
  <DomainObject.Predmet.ProtustrankaFormatedWithAdress>
    <izvorni_sadrzaj> Wood design d.o.o., Lašćinska cesta 112, 10000 Zagreb</izvorni_sadrzaj>
    <derivirana_varijabla naziv="DomainObject.Predmet.ProtustrankaFormatedWithAdress_1"> Wood design d.o.o., Lašćinska cesta 112, 10000 Zagreb</derivirana_varijabla>
  </DomainObject.Predmet.ProtustrankaFormatedWithAdress>
  <DomainObject.Predmet.ProtustrankaFormatedWithAdressOIB>
    <izvorni_sadrzaj> Wood design d.o.o., OIB 04227478655, Lašćinska cesta 112, 10000 Zagreb</izvorni_sadrzaj>
    <derivirana_varijabla naziv="DomainObject.Predmet.ProtustrankaFormatedWithAdressOIB_1"> Wood design d.o.o., OIB 04227478655, Lašćinska cesta 112, 10000 Zagreb</derivirana_varijabla>
  </DomainObject.Predmet.ProtustrankaFormatedWithAdressOIB>
  <DomainObject.Predmet.ProtustrankaWithAdress>
    <izvorni_sadrzaj>Wood design d.o.o. Lašćinska cesta 112, 10000 Zagreb</izvorni_sadrzaj>
    <derivirana_varijabla naziv="DomainObject.Predmet.ProtustrankaWithAdress_1">Wood design d.o.o. Lašćinska cesta 112, 10000 Zagreb</derivirana_varijabla>
  </DomainObject.Predmet.ProtustrankaWithAdress>
  <DomainObject.Predmet.ProtustrankaWithAdressOIB>
    <izvorni_sadrzaj>Wood design d.o.o., OIB 04227478655, Lašćinska cesta 112, 10000 Zagreb</izvorni_sadrzaj>
    <derivirana_varijabla naziv="DomainObject.Predmet.ProtustrankaWithAdressOIB_1">Wood design d.o.o., OIB 04227478655, Lašćinska cesta 112, 10000 Zagreb</derivirana_varijabla>
  </DomainObject.Predmet.ProtustrankaWithAdressOIB>
  <DomainObject.Predmet.ProtustrankaNazivFormated>
    <izvorni_sadrzaj>Wood design d.o.o.</izvorni_sadrzaj>
    <derivirana_varijabla naziv="DomainObject.Predmet.ProtustrankaNazivFormated_1">Wood design d.o.o.</derivirana_varijabla>
  </DomainObject.Predmet.ProtustrankaNazivFormated>
  <DomainObject.Predmet.ProtustrankaNazivFormatedOIB>
    <izvorni_sadrzaj>Wood design d.o.o., OIB 04227478655</izvorni_sadrzaj>
    <derivirana_varijabla naziv="DomainObject.Predmet.ProtustrankaNazivFormatedOIB_1">Wood design d.o.o., OIB 04227478655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Wood design d.o.o.</item>
    </izvorni_sadrzaj>
    <derivirana_varijabla naziv="DomainObject.Predmet.ProtuStrankaListFormated_1">
      <item>Wood design d.o.o.</item>
    </derivirana_varijabla>
  </DomainObject.Predmet.ProtuStrankaListFormated>
  <DomainObject.Predmet.ProtuStrankaListFormatedOIB>
    <izvorni_sadrzaj>
      <item>Wood design d.o.o., OIB 04227478655</item>
    </izvorni_sadrzaj>
    <derivirana_varijabla naziv="DomainObject.Predmet.ProtuStrankaListFormatedOIB_1">
      <item>Wood design d.o.o., OIB 04227478655</item>
    </derivirana_varijabla>
  </DomainObject.Predmet.ProtuStrankaListFormatedOIB>
  <DomainObject.Predmet.ProtuStrankaListFormatedWithAdress>
    <izvorni_sadrzaj>
      <item>Wood design d.o.o., Lašćinska cesta 112, 10000 Zagreb</item>
    </izvorni_sadrzaj>
    <derivirana_varijabla naziv="DomainObject.Predmet.ProtuStrankaListFormatedWithAdress_1">
      <item>Wood design d.o.o., Lašćinska cesta 112, 10000 Zagreb</item>
    </derivirana_varijabla>
  </DomainObject.Predmet.ProtuStrankaListFormatedWithAdress>
  <DomainObject.Predmet.ProtuStrankaListFormatedWithAdressOIB>
    <izvorni_sadrzaj>
      <item>Wood design d.o.o., OIB 04227478655, Lašćinska cesta 112, 10000 Zagreb</item>
    </izvorni_sadrzaj>
    <derivirana_varijabla naziv="DomainObject.Predmet.ProtuStrankaListFormatedWithAdressOIB_1">
      <item>Wood design d.o.o., OIB 04227478655, Lašćinska cesta 112, 10000 Zagreb</item>
    </derivirana_varijabla>
  </DomainObject.Predmet.ProtuStrankaListFormatedWithAdressOIB>
  <DomainObject.Predmet.ProtuStrankaListNazivFormated>
    <izvorni_sadrzaj>
      <item>Wood design d.o.o.</item>
    </izvorni_sadrzaj>
    <derivirana_varijabla naziv="DomainObject.Predmet.ProtuStrankaListNazivFormated_1">
      <item>Wood design d.o.o.</item>
    </derivirana_varijabla>
  </DomainObject.Predmet.ProtuStrankaListNazivFormated>
  <DomainObject.Predmet.ProtuStrankaListNazivFormatedOIB>
    <izvorni_sadrzaj>
      <item>Wood design d.o.o., OIB 04227478655</item>
    </izvorni_sadrzaj>
    <derivirana_varijabla naziv="DomainObject.Predmet.ProtuStrankaListNazivFormatedOIB_1">
      <item>Wood design d.o.o., OIB 04227478655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Wood design d.o.o.</izvorni_sadrzaj>
    <derivirana_varijabla naziv="DomainObject.Predmet.ProtustrankaIDrugi_1">Wood design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Wood design d.o.o., OIB 04227478655, Lašćinska cesta 112, 10000 Zagreb</izvorni_sadrzaj>
    <derivirana_varijabla naziv="DomainObject.Predmet.ProtustrankaIDrugiAdressOIB_1">Wood design d.o.o., OIB 04227478655, Lašćinska cesta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Wood design d.o.o.</item>
      <item>Financijska agencija</item>
    </izvorni_sadrzaj>
    <derivirana_varijabla naziv="DomainObject.Predmet.SudioniciListNaziv_1">
      <item>Wood design d.o.o.</item>
      <item>Financijska agencija</item>
    </derivirana_varijabla>
  </DomainObject.Predmet.SudioniciListNaziv>
  <DomainObject.Predmet.SudioniciListAdressOIB>
    <izvorni_sadrzaj>
      <item>Wood design d.o.o., OIB 04227478655, Lašćinska cesta 112,10000 Zagreb</item>
      <item>Financijska agencija, OIB 85821130368, TRG SVIBANJSKIH ŽRTAVA 1995. 1,10000 Zagreb</item>
    </izvorni_sadrzaj>
    <derivirana_varijabla naziv="DomainObject.Predmet.SudioniciListAdressOIB_1">
      <item>Wood design d.o.o., OIB 04227478655, Lašćinska cesta 112,10000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04227478655</item>
      <item>, OIB 85821130368</item>
    </izvorni_sadrzaj>
    <derivirana_varijabla naziv="DomainObject.Predmet.SudioniciListNazivOIB_1">
      <item>, OIB 04227478655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